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5943D" w14:textId="09404368" w:rsidR="006B2F86" w:rsidRDefault="00D72A67" w:rsidP="00E71FC3">
      <w:pPr>
        <w:pStyle w:val="NoSpacing"/>
      </w:pPr>
      <w:r>
        <w:rPr>
          <w:u w:val="single"/>
        </w:rPr>
        <w:t>Elizabeth COURTENAY</w:t>
      </w:r>
      <w:r>
        <w:t xml:space="preserve"> </w:t>
      </w:r>
      <w:proofErr w:type="gramStart"/>
      <w:r>
        <w:t xml:space="preserve">   (</w:t>
      </w:r>
      <w:proofErr w:type="gramEnd"/>
      <w:r>
        <w:t>fl.1480)</w:t>
      </w:r>
    </w:p>
    <w:p w14:paraId="016694B9" w14:textId="57642990" w:rsidR="00D72A67" w:rsidRDefault="00D72A67" w:rsidP="00E71FC3">
      <w:pPr>
        <w:pStyle w:val="NoSpacing"/>
      </w:pPr>
    </w:p>
    <w:p w14:paraId="389B6789" w14:textId="3CDFB921" w:rsidR="00D72A67" w:rsidRDefault="00D72A67" w:rsidP="00E71FC3">
      <w:pPr>
        <w:pStyle w:val="NoSpacing"/>
      </w:pPr>
    </w:p>
    <w:p w14:paraId="6DCDEFF7" w14:textId="2B122FE1" w:rsidR="00D72A67" w:rsidRDefault="00D72A67" w:rsidP="00E71FC3">
      <w:pPr>
        <w:pStyle w:val="NoSpacing"/>
      </w:pPr>
      <w:r>
        <w:t xml:space="preserve">Daughter of Hugh Courtenay of </w:t>
      </w:r>
      <w:proofErr w:type="spellStart"/>
      <w:r>
        <w:t>Boconnock</w:t>
      </w:r>
      <w:proofErr w:type="spellEnd"/>
      <w:r>
        <w:t>(q.v.).   (D.E.P. p.142)</w:t>
      </w:r>
    </w:p>
    <w:p w14:paraId="73C38F38" w14:textId="78BE3376" w:rsidR="00D72A67" w:rsidRDefault="00D72A67" w:rsidP="00E71FC3">
      <w:pPr>
        <w:pStyle w:val="NoSpacing"/>
      </w:pPr>
      <w:r>
        <w:t xml:space="preserve">= John </w:t>
      </w:r>
      <w:proofErr w:type="spellStart"/>
      <w:r>
        <w:t>Trethrif</w:t>
      </w:r>
      <w:proofErr w:type="spellEnd"/>
      <w:r>
        <w:t xml:space="preserve"> (fl.1483-</w:t>
      </w:r>
      <w:proofErr w:type="gramStart"/>
      <w:r>
        <w:t>8)(</w:t>
      </w:r>
      <w:proofErr w:type="gramEnd"/>
      <w:r>
        <w:t>q.v.).     (ibid.)</w:t>
      </w:r>
    </w:p>
    <w:p w14:paraId="33C922E4" w14:textId="6C6F942D" w:rsidR="00D72A67" w:rsidRDefault="00D72A67" w:rsidP="00E71FC3">
      <w:pPr>
        <w:pStyle w:val="NoSpacing"/>
      </w:pPr>
      <w:r>
        <w:t>Son:   Thomas(q.v.).   (ibid.)</w:t>
      </w:r>
    </w:p>
    <w:p w14:paraId="0F9460E9" w14:textId="4A56871D" w:rsidR="00D72A67" w:rsidRDefault="00D72A67" w:rsidP="00E71FC3">
      <w:pPr>
        <w:pStyle w:val="NoSpacing"/>
      </w:pPr>
    </w:p>
    <w:p w14:paraId="748A2D69" w14:textId="73FD1917" w:rsidR="00D72A67" w:rsidRDefault="00D72A67" w:rsidP="00E71FC3">
      <w:pPr>
        <w:pStyle w:val="NoSpacing"/>
      </w:pPr>
    </w:p>
    <w:p w14:paraId="4FB8829D" w14:textId="76867B8E" w:rsidR="00D72A67" w:rsidRPr="00D72A67" w:rsidRDefault="00D72A67" w:rsidP="00E71FC3">
      <w:pPr>
        <w:pStyle w:val="NoSpacing"/>
      </w:pPr>
      <w:r>
        <w:t>21 June 2018</w:t>
      </w:r>
      <w:bookmarkStart w:id="0" w:name="_GoBack"/>
      <w:bookmarkEnd w:id="0"/>
    </w:p>
    <w:sectPr w:rsidR="00D72A67" w:rsidRPr="00D72A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AE976" w14:textId="77777777" w:rsidR="00D72A67" w:rsidRDefault="00D72A67" w:rsidP="00E71FC3">
      <w:pPr>
        <w:spacing w:after="0" w:line="240" w:lineRule="auto"/>
      </w:pPr>
      <w:r>
        <w:separator/>
      </w:r>
    </w:p>
  </w:endnote>
  <w:endnote w:type="continuationSeparator" w:id="0">
    <w:p w14:paraId="07F4623A" w14:textId="77777777" w:rsidR="00D72A67" w:rsidRDefault="00D72A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FE2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4D3FC" w14:textId="77777777" w:rsidR="00D72A67" w:rsidRDefault="00D72A67" w:rsidP="00E71FC3">
      <w:pPr>
        <w:spacing w:after="0" w:line="240" w:lineRule="auto"/>
      </w:pPr>
      <w:r>
        <w:separator/>
      </w:r>
    </w:p>
  </w:footnote>
  <w:footnote w:type="continuationSeparator" w:id="0">
    <w:p w14:paraId="3E010481" w14:textId="77777777" w:rsidR="00D72A67" w:rsidRDefault="00D72A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67"/>
    <w:rsid w:val="001A7C09"/>
    <w:rsid w:val="00577BD5"/>
    <w:rsid w:val="00656CBA"/>
    <w:rsid w:val="006A1F77"/>
    <w:rsid w:val="00733BE7"/>
    <w:rsid w:val="00AB52E8"/>
    <w:rsid w:val="00B16D3F"/>
    <w:rsid w:val="00BB41AC"/>
    <w:rsid w:val="00D72A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17E7B"/>
  <w15:chartTrackingRefBased/>
  <w15:docId w15:val="{E0DAA268-750F-4081-BAFA-492D3E381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2018-06-21T18:59:00Z</dcterms:created>
  <dcterms:modified xsi:type="dcterms:W3CDTF">2018-06-21T19:02:00Z</dcterms:modified>
</cp:coreProperties>
</file>